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62da98e" w14:textId="62da98e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07790E">
        <w:rPr>
          <w:rFonts w:cs="Arial"/>
          <w:b w:val="false"/>
          <w:bCs/>
        </w:rPr>
        <w:t>4. travnja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="00380338" w:rsidP="005B7AC9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47020A" w:rsidR="0047020A">
        <w:rPr>
          <w:rFonts w:cs="Arial"/>
          <w:b w:val="false"/>
        </w:rPr>
        <w:t>ŠPOLJO GRADNJA jednostavno društvo s ograničenom odgovornošću za graditeljstvo i uređenje eksterijera, Šilo (Općina Dobrinj), Nova cesta 51</w:t>
      </w:r>
      <w:r w:rsidRPr="000C2492" w:rsidR="00F60677">
        <w:rPr>
          <w:rFonts w:cs="Arial"/>
          <w:b w:val="false"/>
        </w:rPr>
        <w:t>.</w:t>
      </w:r>
    </w:p>
    <w:p w:rsidRPr="000C2492" w:rsidR="00AE067B" w:rsidP="005B7AC9" w:rsidRDefault="00AE067B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Pr="000C2492" w:rsidR="00AE067B" w:rsidP="0071047A" w:rsidRDefault="00AE067B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07790E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="0047020A">
        <w:rPr>
          <w:rFonts w:cs="Arial"/>
          <w:b w:val="false"/>
        </w:rPr>
        <w:t>30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="00C93C3C" w:rsidP="00C93C3C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Utvrđuje se da spisu prileži po</w:t>
      </w:r>
      <w:r>
        <w:rPr>
          <w:rFonts w:cs="Arial"/>
          <w:b w:val="false"/>
          <w:bCs/>
        </w:rPr>
        <w:t xml:space="preserve">dnesak Financijske agencije od </w:t>
      </w:r>
      <w:r w:rsidR="0007790E">
        <w:rPr>
          <w:rFonts w:cs="Arial"/>
          <w:b w:val="false"/>
          <w:bCs/>
        </w:rPr>
        <w:t>27. ožujka</w:t>
      </w:r>
      <w:r w:rsidRPr="0047020A">
        <w:rPr>
          <w:rFonts w:cs="Arial"/>
          <w:b w:val="false"/>
          <w:bCs/>
        </w:rPr>
        <w:t xml:space="preserve"> 2023. go</w:t>
      </w:r>
      <w:r>
        <w:rPr>
          <w:rFonts w:cs="Arial"/>
          <w:b w:val="false"/>
          <w:bCs/>
        </w:rPr>
        <w:t xml:space="preserve">dine prema kojem dužnik na dan </w:t>
      </w:r>
      <w:r w:rsidR="0007790E">
        <w:rPr>
          <w:rFonts w:cs="Arial"/>
          <w:b w:val="false"/>
          <w:bCs/>
        </w:rPr>
        <w:t>27. ožujka</w:t>
      </w:r>
      <w:r w:rsidRPr="0047020A">
        <w:rPr>
          <w:rFonts w:cs="Arial"/>
          <w:b w:val="false"/>
          <w:bCs/>
        </w:rPr>
        <w:t xml:space="preserve"> 2023. godine u Očevidniku redoslijeda osnova za plaćanje ima evidentirane neizvršene osnove za plaćanje</w:t>
      </w:r>
      <w:r>
        <w:rPr>
          <w:rFonts w:cs="Arial"/>
          <w:b w:val="false"/>
          <w:bCs/>
        </w:rPr>
        <w:t xml:space="preserve"> u neprekinutom razdoblju od</w:t>
      </w:r>
      <w:r w:rsidR="0007790E">
        <w:rPr>
          <w:rFonts w:cs="Arial"/>
          <w:b w:val="false"/>
          <w:bCs/>
        </w:rPr>
        <w:t xml:space="preserve"> 17</w:t>
      </w:r>
      <w:r>
        <w:rPr>
          <w:rFonts w:cs="Arial"/>
          <w:b w:val="false"/>
          <w:bCs/>
        </w:rPr>
        <w:t>9</w:t>
      </w:r>
      <w:r w:rsidRPr="0047020A">
        <w:rPr>
          <w:rFonts w:cs="Arial"/>
          <w:b w:val="false"/>
          <w:bCs/>
        </w:rPr>
        <w:t xml:space="preserve"> dana u ukupnom iznosu od </w:t>
      </w:r>
      <w:r w:rsidR="0007790E">
        <w:rPr>
          <w:rFonts w:cs="Arial"/>
          <w:b w:val="false"/>
          <w:bCs/>
        </w:rPr>
        <w:t xml:space="preserve">36.406,09 </w:t>
      </w:r>
      <w:r w:rsidRPr="0047020A">
        <w:rPr>
          <w:rFonts w:cs="Arial"/>
          <w:b w:val="false"/>
          <w:bCs/>
        </w:rPr>
        <w:t>EUR/</w:t>
      </w:r>
      <w:r w:rsidR="0007790E">
        <w:rPr>
          <w:rFonts w:cs="Arial"/>
          <w:b w:val="false"/>
          <w:bCs/>
        </w:rPr>
        <w:t>274.301,</w:t>
      </w:r>
      <w:r w:rsidRPr="0007790E" w:rsidR="0007790E">
        <w:rPr>
          <w:rFonts w:cs="Arial"/>
          <w:b w:val="false"/>
          <w:bCs/>
        </w:rPr>
        <w:t>69</w:t>
      </w:r>
      <w:r w:rsidR="0007790E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kn.</w:t>
      </w:r>
    </w:p>
    <w:p w:rsidR="0047020A" w:rsidP="00C93C3C" w:rsidRDefault="0047020A">
      <w:pPr>
        <w:ind w:firstLine="720"/>
        <w:jc w:val="both"/>
        <w:rPr>
          <w:rFonts w:cs="Arial"/>
          <w:b w:val="false"/>
          <w:bCs/>
        </w:rPr>
      </w:pPr>
    </w:p>
    <w:p w:rsidR="004A1A72" w:rsidP="00C93C3C" w:rsidRDefault="004A1A72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u spisu prileži podnesak zastupnika dužnika po zakonu od 3. travnja 2023. godine u kojem isti predlaže sudu odgodu ročišta za sedam dana. Navodi da je dužnik pola dugovanja podmirio i da će u dva do tri dana podmiriti preostale obveze na način da će trgovačko društvo LIMES NEKRETNINE d.o.o. Brzac podmiriti dug odnosno račun.</w:t>
      </w:r>
    </w:p>
    <w:p w:rsidR="004A1A72" w:rsidP="00C93C3C" w:rsidRDefault="004A1A72">
      <w:pPr>
        <w:ind w:firstLine="720"/>
        <w:jc w:val="both"/>
        <w:rPr>
          <w:rFonts w:cs="Arial"/>
          <w:b w:val="false"/>
          <w:bCs/>
        </w:rPr>
      </w:pPr>
    </w:p>
    <w:p w:rsidRPr="004A1A72" w:rsidR="0007790E" w:rsidP="0007790E" w:rsidRDefault="0007790E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4A1A72">
        <w:rPr>
          <w:rFonts w:cs="Arial"/>
          <w:b w:val="false"/>
          <w:bCs/>
        </w:rPr>
        <w:t>Utvrđuje se da u Očevidniku neizvršenih osnova za plaćanje na dan 3. travnja 2023. godine dužnik ima neizvršene osnove za plaćanje u ukupnom iznosu od 36.472,20 EUR/274.799,79 kn u razdoblju dužem od 60 dana.</w:t>
      </w:r>
    </w:p>
    <w:p w:rsidR="0007790E" w:rsidP="002B2320" w:rsidRDefault="0007790E">
      <w:pPr>
        <w:pStyle w:val="Bezproreda"/>
        <w:rPr>
          <w:rFonts w:cs="Arial"/>
          <w:b w:val="false"/>
          <w:bCs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0C2492" w:rsidR="00F0341F" w:rsidP="00F0341F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="00F0341F">
        <w:rPr>
          <w:rFonts w:cs="Arial"/>
          <w:b w:val="false"/>
        </w:rPr>
        <w:t xml:space="preserve">Prihvaća se prijedlog zastupnika dužnika po zakonu te se današnje ročište odgađa, a slijedeće odgađa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4A1A72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18. travnja</w:t>
      </w:r>
      <w:r w:rsidR="00D67C09">
        <w:rPr>
          <w:rFonts w:cs="Arial"/>
          <w:b w:val="false"/>
        </w:rPr>
        <w:t xml:space="preserve">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10.0</w:t>
      </w:r>
      <w:r w:rsidR="00F0341F">
        <w:rPr>
          <w:rFonts w:cs="Arial"/>
          <w:b w:val="false"/>
        </w:rPr>
        <w:t>0</w:t>
      </w:r>
      <w:r w:rsidRPr="000C2492" w:rsidR="000C2492">
        <w:rPr>
          <w:rFonts w:cs="Arial"/>
          <w:b w:val="false"/>
        </w:rPr>
        <w:t xml:space="preserve">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="000C2492" w:rsidP="00E96B20" w:rsidRDefault="00F0341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objavom poziva na mrežnoj stranci </w:t>
      </w:r>
      <w:r w:rsidRPr="00F0341F">
        <w:rPr>
          <w:rFonts w:cs="Arial"/>
          <w:b w:val="false"/>
        </w:rPr>
        <w:t xml:space="preserve">e-Oglasne ploče suda </w:t>
      </w:r>
      <w:r>
        <w:rPr>
          <w:rFonts w:cs="Arial"/>
          <w:b w:val="false"/>
        </w:rPr>
        <w:t>pozivaju</w:t>
      </w:r>
      <w:r w:rsidR="004A1A72">
        <w:rPr>
          <w:rFonts w:cs="Arial"/>
          <w:b w:val="false"/>
        </w:rPr>
        <w:t xml:space="preserve"> predlagatelj,</w:t>
      </w:r>
      <w:r>
        <w:rPr>
          <w:rFonts w:cs="Arial"/>
          <w:b w:val="false"/>
        </w:rPr>
        <w:t xml:space="preserve"> </w:t>
      </w:r>
      <w:r w:rsidR="00BA0AE2">
        <w:rPr>
          <w:rFonts w:cs="Arial"/>
          <w:b w:val="false"/>
        </w:rPr>
        <w:t>privremeni stečajni upravitelj i zastupnik dužnika po zakonu</w:t>
      </w:r>
      <w:r w:rsidRPr="000C2492" w:rsidR="000C2492">
        <w:rPr>
          <w:rFonts w:cs="Arial"/>
          <w:b w:val="false"/>
        </w:rPr>
        <w:t>.</w:t>
      </w:r>
    </w:p>
    <w:p w:rsidR="00F0341F" w:rsidP="00E96B20" w:rsidRDefault="00F0341F">
      <w:pPr>
        <w:ind w:firstLine="708"/>
        <w:jc w:val="both"/>
        <w:rPr>
          <w:rFonts w:cs="Arial"/>
          <w:b w:val="false"/>
        </w:rPr>
      </w:pPr>
    </w:p>
    <w:p w:rsidR="00F0341F" w:rsidP="00E96B20" w:rsidRDefault="00F0341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>
        <w:rPr>
          <w:rFonts w:cs="Arial"/>
          <w:b w:val="false"/>
        </w:rPr>
        <w:tab/>
      </w:r>
      <w:r w:rsidR="00224DC9">
        <w:rPr>
          <w:rFonts w:cs="Arial"/>
          <w:b w:val="false"/>
        </w:rPr>
        <w:t>Nalaže se zastupniku dužnika po zakonu po otklanjanju stečajnog razloga nesposobnost za plaćanje dostaviti sudu potvrdu Financijske agencije da u Očevidniku neizvršenih osnova za plaćanje nema evidentiranih neizvršenih osnova za plaćanje.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4A1A72">
        <w:rPr>
          <w:rFonts w:cs="Arial"/>
          <w:b w:val="false"/>
          <w:bCs/>
        </w:rPr>
        <w:t xml:space="preserve"> 09</w:t>
      </w:r>
      <w:r w:rsidR="00FC7753">
        <w:rPr>
          <w:rFonts w:cs="Arial"/>
          <w:b w:val="false"/>
          <w:bCs/>
        </w:rPr>
        <w:t>.40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525367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47020A">
      <w:rPr>
        <w:rFonts w:cs="Arial"/>
        <w:b w:val="false"/>
      </w:rPr>
      <w:t>5</w:t>
    </w:r>
    <w:r w:rsidR="002B04A0">
      <w:rPr>
        <w:rFonts w:cs="Arial"/>
        <w:b w:val="false"/>
      </w:rPr>
      <w:t>1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4A1A72">
      <w:rPr>
        <w:rFonts w:cs="Arial"/>
        <w:b w:val="false"/>
      </w:rPr>
      <w:t>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502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90E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4DC9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04A0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020A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1A72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25367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42C8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1A79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274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4DAF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517B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341F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753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02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travnja 2023.</izvorni_sadrzaj>
    <derivirana_varijabla naziv="DomainObject.PlaniraniZavrsetakDatum_1">4. travnja 2023.</derivirana_varijabla>
  </DomainObject.PlaniraniZavrsetakDatum>
  <DomainObject.PlaniraniPocetakDatum>
    <izvorni_sadrzaj>4. travnja 2023.</izvorni_sadrzaj>
    <derivirana_varijabla naziv="DomainObject.PlaniraniPocetakDatum_1">4. travnja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2023.</izvorni_sadrzaj>
    <derivirana_varijabla naziv="DomainObject.Zapisnik.DatumKreiranja_1">4.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St-51/2023-12</izvorni_sadrzaj>
    <derivirana_varijabla naziv="DomainObject.Zapisnik.Oznaka_1">St-51/2023-12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2023.</izvorni_sadrzaj>
    <derivirana_varijabla naziv="DomainObject.Predmet.DatumIzradeOptuznogAkta_1">27. siječnja 2023.</derivirana_varijabla>
  </DomainObject.Predmet.DatumIzradeOptuznogAkta>
  <DomainObject.Predmet.DatumIzradeOptuznogAktaFormated>
    <izvorni_sadrzaj>27.1.2023.</izvorni_sadrzaj>
    <derivirana_varijabla naziv="DomainObject.Predmet.DatumIzradeOptuznogAktaFormated_1">27.1.2023.</derivirana_varijabla>
  </DomainObject.Predmet.DatumIzradeOptuznogAktaFormated>
  <DomainObject.Predmet.DatumOsnivanja>
    <izvorni_sadrzaj>27. siječnja 2023.</izvorni_sadrzaj>
    <derivirana_varijabla naziv="DomainObject.Predmet.DatumOsnivanja_1">27.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2023.</izvorni_sadrzaj>
    <derivirana_varijabla naziv="DomainObject.Predmet.DatumPrimitkaOptuznogAkta_1">27.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St-51/2023</izvorni_sadrzaj>
    <derivirana_varijabla naziv="DomainObject.Predmet.OznakaBroj_1">St-51/2023</derivirana_varijabla>
  </DomainObject.Predmet.OznakaBroj>
  <DomainObject.Predmet.OznakaBrojOptuznogAkta>
    <izvorni_sadrzaj>04-06-23-496</izvorni_sadrzaj>
    <derivirana_varijabla naziv="DomainObject.Predmet.OznakaBrojOptuznogAkta_1">04-06-23-496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j.d.o.o.  Šilo zastupanog po punomoćniku Dražen Špoljarić</izvorni_sadrzaj>
    <derivirana_varijabla naziv="DomainObject.Predmet.ProtustrankaFormated_1">  ŠPOLJO GRADNJA j.d.o.o.  Šilo zastupanog po punomoćniku Dražen Špoljarić</derivirana_varijabla>
  </DomainObject.Predmet.ProtustrankaFormated>
  <DomainObject.Predmet.ProtustrankaFormatedOIB>
    <izvorni_sadrzaj>  ŠPOLJO GRADNJA j.d.o.o.  Šilo, OIB 49318630157 zastupanog po punomoćniku Dražen Špoljarić</izvorni_sadrzaj>
    <derivirana_varijabla naziv="DomainObject.Predmet.ProtustrankaFormatedOIB_1">  ŠPOLJO GRADNJA j.d.o.o.  Šilo, OIB 49318630157 zastupanog po punomoćniku Dražen Špoljarić</derivirana_varijabla>
  </DomainObject.Predmet.ProtustrankaFormatedOIB>
  <DomainObject.Predmet.ProtustrankaFormatedWithAdress>
    <izvorni_sadrzaj> ŠPOLJO GRADNJA j.d.o.o.  Šilo, Nova cesta 51, 51515 Šilo zastupanog po punomoćniku Dražen Špoljarić</izvorni_sadrzaj>
    <derivirana_varijabla naziv="DomainObject.Predmet.ProtustrankaFormatedWithAdress_1"> ŠPOLJO GRADNJA j.d.o.o.  Šilo, Nova cesta 51, 51515 Šilo zastupanog po punomoćniku Dražen Špoljarić</derivirana_varijabla>
  </DomainObject.Predmet.ProtustrankaFormatedWithAdress>
  <DomainObject.Predmet.ProtustrankaFormatedWithAdressOIB>
    <izvorni_sadrzaj> ŠPOLJO GRADNJA j.d.o.o.  Šilo, OIB 49318630157, Nova cesta 51, 51515 Šilo zastupanog po punomoćniku Dražen Špoljarić</izvorni_sadrzaj>
    <derivirana_varijabla naziv="DomainObject.Predmet.ProtustrankaFormatedWithAdressOIB_1"> ŠPOLJO GRADNJA j.d.o.o.  Šilo, OIB 49318630157, Nova cesta 51, 51515 Šilo zastupanog po punomoćniku Dražen Špoljarić</derivirana_varijabla>
  </DomainObject.Predmet.ProtustrankaFormatedWithAdressOIB>
  <DomainObject.Predmet.ProtustrankaWithAdress>
    <izvorni_sadrzaj>ŠPOLJO GRADNJA j.d.o.o.  Šilo Nova cesta 51, 51515 Šilo</izvorni_sadrzaj>
    <derivirana_varijabla naziv="DomainObject.Predmet.ProtustrankaWithAdress_1">ŠPOLJO GRADNJA j.d.o.o.  Šilo Nova cesta 51, 51515 Šilo</derivirana_varijabla>
  </DomainObject.Predmet.ProtustrankaWithAdress>
  <DomainObject.Predmet.ProtustrankaWithAdressOIB>
    <izvorni_sadrzaj>ŠPOLJO GRADNJA j.d.o.o.  Šilo, OIB 49318630157, Nova cesta 51, 51515 Šilo</izvorni_sadrzaj>
    <derivirana_varijabla naziv="DomainObject.Predmet.ProtustrankaWithAdressOIB_1">ŠPOLJO GRADNJA j.d.o.o.  Šilo, OIB 49318630157, Nova cesta 51, 51515 Šilo</derivirana_varijabla>
  </DomainObject.Predmet.ProtustrankaWithAdressOIB>
  <DomainObject.Predmet.ProtustrankaNazivFormated>
    <izvorni_sadrzaj>ŠPOLJO GRADNJA j.d.o.o.  Šilo</izvorni_sadrzaj>
    <derivirana_varijabla naziv="DomainObject.Predmet.ProtustrankaNazivFormated_1">ŠPOLJO GRADNJA j.d.o.o.  Šilo</derivirana_varijabla>
  </DomainObject.Predmet.ProtustrankaNazivFormated>
  <DomainObject.Predmet.ProtustrankaNazivFormatedOIB>
    <izvorni_sadrzaj>ŠPOLJO GRADNJA j.d.o.o.  Šilo, OIB 49318630157</izvorni_sadrzaj>
    <derivirana_varijabla naziv="DomainObject.Predmet.ProtustrankaNazivFormatedOIB_1">ŠPOLJO GRADNJA j.d.o.o.  Šilo, OIB 49318630157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j.d.o.o.  Šilo zastupanog po punomoćniku Dražen Špoljarić</item>
    </izvorni_sadrzaj>
    <derivirana_varijabla naziv="DomainObject.Predmet.ProtuStrankaListFormated_1">
      <item>ŠPOLJO GRADNJA j.d.o.o.  Šilo zastupanog po punomoćniku Dražen Špoljarić</item>
    </derivirana_varijabla>
  </DomainObject.Predmet.ProtuStrankaListFormated>
  <DomainObject.Predmet.ProtuStrankaListFormatedOIB>
    <izvorni_sadrzaj>
      <item>ŠPOLJO GRADNJA j.d.o.o.  Šilo, OIB 49318630157 zastupanog po punomoćniku Dražen Špoljarić</item>
    </izvorni_sadrzaj>
    <derivirana_varijabla naziv="DomainObject.Predmet.ProtuStrankaListFormatedOIB_1">
      <item>ŠPOLJO GRADNJA j.d.o.o.  Šilo, OIB 49318630157 zastupanog po punomoćniku Dražen Špoljarić</item>
    </derivirana_varijabla>
  </DomainObject.Predmet.ProtuStrankaListFormatedOIB>
  <DomainObject.Predmet.ProtuStrankaListFormatedWithAdress>
    <izvorni_sadrzaj>
      <item>ŠPOLJO GRADNJA j.d.o.o.  Šilo, Nova cesta 51, 51515 Šilo zastupanog po punomoćniku Dražen Špoljarić</item>
    </izvorni_sadrzaj>
    <derivirana_varijabla naziv="DomainObject.Predmet.ProtuStrankaListFormatedWithAdress_1">
      <item>ŠPOLJO GRADNJA j.d.o.o.  Šilo, Nova cesta 51, 51515 Šilo zastupanog po punomoćniku Dražen Špoljarić</item>
    </derivirana_varijabla>
  </DomainObject.Predmet.ProtuStrankaListFormatedWithAdress>
  <DomainObject.Predmet.ProtuStrankaListFormatedWithAdressOIB>
    <izvorni_sadrzaj>
      <item>ŠPOLJO GRADNJA j.d.o.o.  Šilo, OIB 49318630157, Nova cesta 51, 51515 Šilo zastupanog po punomoćniku Dražen Špoljarić</item>
    </izvorni_sadrzaj>
    <derivirana_varijabla naziv="DomainObject.Predmet.ProtuStrankaListFormatedWithAdressOIB_1">
      <item>ŠPOLJO GRADNJA j.d.o.o.  Šilo, OIB 49318630157, Nova cesta 51, 51515 Šilo zastupanog po punomoćniku Dražen Špoljarić</item>
    </derivirana_varijabla>
  </DomainObject.Predmet.ProtuStrankaListFormatedWithAdressOIB>
  <DomainObject.Predmet.ProtuStrankaListNazivFormated>
    <izvorni_sadrzaj>
      <item>ŠPOLJO GRADNJA j.d.o.o.  Šilo</item>
    </izvorni_sadrzaj>
    <derivirana_varijabla naziv="DomainObject.Predmet.ProtuStrankaListNazivFormated_1">
      <item>ŠPOLJO GRADNJA j.d.o.o.  Šilo</item>
    </derivirana_varijabla>
  </DomainObject.Predmet.ProtuStrankaListNazivFormated>
  <DomainObject.Predmet.ProtuStrankaListNazivFormatedOIB>
    <izvorni_sadrzaj>
      <item>ŠPOLJO GRADNJA j.d.o.o.  Šilo, OIB 49318630157</item>
    </izvorni_sadrzaj>
    <derivirana_varijabla naziv="DomainObject.Predmet.ProtuStrankaListNazivFormatedOIB_1">
      <item>ŠPOLJO GRADNJA j.d.o.o.  Šilo, OIB 49318630157</item>
    </derivirana_varijabla>
  </DomainObject.Predmet.ProtuStrankaListNazivFormatedOIB>
  <DomainObject.Predmet.OstaliListFormated>
    <izvorni_sadrzaj>
      <item>Dražen Špoljarić punomoćnik sudionika u postupku ŠPOLJO GRADNJA j.d.o.o.  Šilo</item>
    </izvorni_sadrzaj>
    <derivirana_varijabla naziv="DomainObject.Predmet.OstaliListFormated_1">
      <item>Dražen Špoljarić punomoćnik sudionika u postupku ŠPOLJO GRADNJA j.d.o.o.  Šilo</item>
    </derivirana_varijabla>
  </DomainObject.Predmet.OstaliListFormated>
  <DomainObject.Predmet.OstaliListFormatedOIB>
    <izvorni_sadrzaj>
      <item>Dražen Špoljarić, OIB 87598565655 punomoćnik sudionika u postupku ŠPOLJO GRADNJA j.d.o.o.  Šilo</item>
    </izvorni_sadrzaj>
    <derivirana_varijabla naziv="DomainObject.Predmet.OstaliListFormatedOIB_1">
      <item>Dražen Špoljarić, OIB 87598565655 punomoćnik sudionika u postupku ŠPOLJO GRADNJA j.d.o.o.  Šilo</item>
    </derivirana_varijabla>
  </DomainObject.Predmet.OstaliListFormatedOIB>
  <DomainObject.Predmet.OstaliListFormatedWithAdress>
    <izvorni_sadrzaj>
      <item>Dražen Špoljarić, Nova Cesta 51, 51511 Šilo punomoćnik sudionika u postupku ŠPOLJO GRADNJA j.d.o.o.  Šilo</item>
    </izvorni_sadrzaj>
    <derivirana_varijabla naziv="DomainObject.Predmet.OstaliListFormatedWithAdress_1">
      <item>Dražen Špoljarić, Nova Cesta 51, 51511 Šilo punomoćnik sudionika u postupku ŠPOLJO GRADNJA j.d.o.o.  Šilo</item>
    </derivirana_varijabla>
  </DomainObject.Predmet.OstaliListFormatedWithAdress>
  <DomainObject.Predmet.OstaliListFormatedWithAdressOIB>
    <izvorni_sadrzaj>
      <item>Dražen Špoljarić, OIB 87598565655, Nova Cesta 51, 51511 Šilo punomoćnik sudionika u postupku ŠPOLJO GRADNJA j.d.o.o.  Šilo</item>
    </izvorni_sadrzaj>
    <derivirana_varijabla naziv="DomainObject.Predmet.OstaliListFormatedWithAdressOIB_1">
      <item>Dražen Špoljarić, OIB 87598565655, Nova Cesta 51, 51511 Šilo punomoćnik sudionika u postupku ŠPOLJO GRADNJA j.d.o.o.  Šilo</item>
    </derivirana_varijabla>
  </DomainObject.Predmet.OstaliListFormatedWithAdressOIB>
  <DomainObject.Predmet.OstaliListNazivFormated>
    <izvorni_sadrzaj>
      <item>Dražen Špoljarić</item>
    </izvorni_sadrzaj>
    <derivirana_varijabla naziv="DomainObject.Predmet.OstaliListNazivFormated_1">
      <item>Dražen Špoljarić</item>
    </derivirana_varijabla>
  </DomainObject.Predmet.OstaliListNazivFormated>
  <DomainObject.Predmet.OstaliListNazivFormatedOIB>
    <izvorni_sadrzaj>
      <item>Dražen Špoljarić, OIB 87598565655</item>
    </izvorni_sadrzaj>
    <derivirana_varijabla naziv="DomainObject.Predmet.OstaliListNazivFormatedOIB_1">
      <item>Dražen Špoljarić, OIB 87598565655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2023.</izvorni_sadrzaj>
    <derivirana_varijabla naziv="DomainObject.Datum_1">4. travnja 2023.</derivirana_varijabla>
  </DomainObject.Datum>
  <DomainObject.PoslovniBrojDokumenta>
    <izvorni_sadrzaj>St-51/2023-12</izvorni_sadrzaj>
    <derivirana_varijabla naziv="DomainObject.PoslovniBrojDokumenta_1">St-51/2023-12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j.d.o.o.  Šilo</izvorni_sadrzaj>
    <derivirana_varijabla naziv="DomainObject.Predmet.ProtustrankaIDrugi_1">ŠPOLJO GRADNJA j.d.o.o.  Šilo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j.d.o.o.  Šilo, OIB 49318630157, Nova cesta 51, 51515 Šilo</izvorni_sadrzaj>
    <derivirana_varijabla naziv="DomainObject.Predmet.ProtustrankaIDrugiAdressOIB_1">ŠPOLJO GRADNJA j.d.o.o.  Šilo, OIB 49318630157,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j.d.o.o.  Šilo</item>
      <item>Dražen Špoljarić</item>
    </izvorni_sadrzaj>
    <derivirana_varijabla naziv="DomainObject.Predmet.SudioniciListNaziv_1">
      <item>FINA  Rijeka</item>
      <item>ŠPOLJO GRADNJA j.d.o.o.  Šilo</item>
      <item>Dražen Špoljarić</item>
    </derivirana_varijabla>
  </DomainObject.Predmet.SudioniciListNaziv>
  <DomainObject.Predmet.SudioniciListAdressOIB>
    <izvorni_sadrzaj>
      <item>FINA  Rijeka, OIB 85821130368, Frana Kurelca 8,51000 Rijeka</item>
      <item>ŠPOLJO GRADNJA j.d.o.o.  Šilo, OIB 49318630157, Nova cesta 51,51515 Šilo</item>
      <item>Dražen Špoljarić, OIB 87598565655, Nova Cesta 51,51511 Šilo</item>
    </izvorni_sadrzaj>
    <derivirana_varijabla naziv="DomainObject.Predmet.SudioniciListAdressOIB_1">
      <item>FINA  Rijeka, OIB 85821130368, Frana Kurelca 8,51000 Rijeka</item>
      <item>ŠPOLJO GRADNJA j.d.o.o.  Šilo, OIB 49318630157, Nova cesta 51,51515 Šilo</item>
      <item>Dražen Špoljarić, OIB 87598565655, Nova Cesta 51,51511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49318630157</item>
      <item>, OIB 87598565655</item>
    </izvorni_sadrzaj>
    <derivirana_varijabla naziv="DomainObject.Predmet.SudioniciListNazivOIB_1">
      <item>, OIB 85821130368</item>
      <item>, OIB 49318630157</item>
      <item>, OIB 87598565655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DonjeMrzlo Polje, Mrežničko 96, 47250 Duga Resa</item>
    </izvorni_sadrzaj>
    <derivirana_varijabla naziv="DomainObject.Predmet.StecajniUpraviteljiListAddressOIB_1">
      <item>Jasna Brajdić, OIB 02189566674, DonjeMrzlo Polje, Mrežničko 96, 47250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CCE3E-9462-4F56-AE2F-F8D48007C62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347</properties:Words>
  <properties:Characters>1863</properties:Characters>
  <properties:Lines>62</properties:Lines>
  <properties:Paragraphs>29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2023-04-03T06:42:00Z</dcterms:created>
  <dc:creator>rcerneka</dc:creator>
  <cp:lastModifiedBy>Dajana Jurković</cp:lastModifiedBy>
  <cp:lastPrinted>2022-12-06T09:30:00Z</cp:lastPrinted>
  <dcterms:modified xmlns:xsi="http://www.w3.org/2001/XMLSchema-instance" xsi:type="dcterms:W3CDTF">2023-04-04T07:48:00Z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St-51/2023-12 / Zapisnik - Ročište radi rasprave o uvjetima za otvaranje steč. post. (51,2023 zapisnik prethodni 4.4.23..docx)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